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309B">
        <w:rPr>
          <w:rFonts w:ascii="Arial" w:hAnsi="Arial" w:cs="Arial"/>
          <w:b/>
          <w:caps/>
          <w:sz w:val="28"/>
          <w:szCs w:val="28"/>
        </w:rPr>
        <w:t>2170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4309B" w:rsidP="007C4D4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309B">
              <w:rPr>
                <w:rFonts w:ascii="Arial" w:hAnsi="Arial" w:cs="Arial"/>
                <w:sz w:val="20"/>
                <w:szCs w:val="20"/>
              </w:rPr>
              <w:t xml:space="preserve">Congratula o Posto de Bombeiros de Jacareí pelo excelente serviço prestado no dia 9 de outubro p. passado, por ocasião da ocorrência de incêndio de um veículo na Rua Lorena, no Bairro Cidade </w:t>
            </w:r>
            <w:proofErr w:type="gramStart"/>
            <w:r w:rsidRPr="00D4309B">
              <w:rPr>
                <w:rFonts w:ascii="Arial" w:hAnsi="Arial" w:cs="Arial"/>
                <w:sz w:val="20"/>
                <w:szCs w:val="20"/>
              </w:rPr>
              <w:t>Salvador.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D430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nossas congratulações </w:t>
      </w:r>
      <w:r w:rsidR="00D4309B">
        <w:rPr>
          <w:rFonts w:ascii="Arial" w:hAnsi="Arial" w:cs="Arial"/>
        </w:rPr>
        <w:t>a</w:t>
      </w:r>
      <w:r w:rsidR="00D4309B" w:rsidRPr="00D4309B">
        <w:rPr>
          <w:rFonts w:ascii="Arial" w:hAnsi="Arial" w:cs="Arial"/>
        </w:rPr>
        <w:t>o Posto de Bombeiros de Jacareí pelo excelente serviço prestado</w:t>
      </w:r>
      <w:bookmarkStart w:id="0" w:name="_GoBack"/>
      <w:bookmarkEnd w:id="0"/>
      <w:r w:rsidR="00D4309B" w:rsidRPr="00D4309B">
        <w:rPr>
          <w:rFonts w:ascii="Arial" w:hAnsi="Arial" w:cs="Arial"/>
        </w:rPr>
        <w:t xml:space="preserve"> no dia 9 de outubro p. passado, por ocasião da ocorrência de</w:t>
      </w:r>
      <w:r w:rsidR="00D4309B">
        <w:rPr>
          <w:rFonts w:ascii="Arial" w:hAnsi="Arial" w:cs="Arial"/>
        </w:rPr>
        <w:t xml:space="preserve"> </w:t>
      </w:r>
      <w:r w:rsidR="00D4309B" w:rsidRPr="00D4309B">
        <w:rPr>
          <w:rFonts w:ascii="Arial" w:hAnsi="Arial" w:cs="Arial"/>
        </w:rPr>
        <w:t>incêndio de um veículo na Rua Lorena, no Bairro Cidade Salvador.</w:t>
      </w:r>
    </w:p>
    <w:p w:rsidR="00D4309B" w:rsidRPr="00BF791A" w:rsidRDefault="00D4309B" w:rsidP="00D430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agradecimentos, reconhecendo o importante papel que esta corporação representa em nosso Município.</w:t>
      </w:r>
    </w:p>
    <w:p w:rsidR="00BF791A" w:rsidRPr="00BF791A" w:rsidRDefault="00BF791A" w:rsidP="00D430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D430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4309B">
        <w:rPr>
          <w:rFonts w:ascii="Arial" w:hAnsi="Arial" w:cs="Arial"/>
        </w:rPr>
        <w:t>14 de outubro de 2015.</w:t>
      </w:r>
    </w:p>
    <w:p w:rsidR="00D4309B" w:rsidRDefault="00D430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4309B" w:rsidRDefault="00D430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4309B" w:rsidRDefault="00D4309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4309B" w:rsidRPr="00D4309B" w:rsidRDefault="00D4309B" w:rsidP="00D4309B">
      <w:pPr>
        <w:jc w:val="center"/>
        <w:rPr>
          <w:rFonts w:ascii="Arial" w:hAnsi="Arial"/>
          <w:b/>
          <w:smallCaps/>
        </w:rPr>
      </w:pPr>
      <w:r w:rsidRPr="00D4309B">
        <w:rPr>
          <w:rFonts w:ascii="Arial" w:hAnsi="Arial"/>
          <w:b/>
          <w:smallCaps/>
        </w:rPr>
        <w:t>VALMIR DO PARQUE MEIA LUA</w:t>
      </w:r>
    </w:p>
    <w:p w:rsidR="00D4309B" w:rsidRPr="00D4309B" w:rsidRDefault="00D4309B" w:rsidP="00D4309B">
      <w:pPr>
        <w:jc w:val="center"/>
        <w:rPr>
          <w:rFonts w:ascii="Arial" w:hAnsi="Arial"/>
        </w:rPr>
      </w:pPr>
      <w:r w:rsidRPr="00D4309B">
        <w:rPr>
          <w:rFonts w:ascii="Arial" w:hAnsi="Arial"/>
        </w:rPr>
        <w:t>Vereador – PSD</w:t>
      </w:r>
    </w:p>
    <w:sectPr w:rsidR="00D4309B" w:rsidRPr="00D4309B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94" w:rsidRDefault="00193F94">
      <w:r>
        <w:separator/>
      </w:r>
    </w:p>
  </w:endnote>
  <w:endnote w:type="continuationSeparator" w:id="0">
    <w:p w:rsidR="00193F94" w:rsidRDefault="0019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94" w:rsidRDefault="00193F94">
      <w:r>
        <w:separator/>
      </w:r>
    </w:p>
  </w:footnote>
  <w:footnote w:type="continuationSeparator" w:id="0">
    <w:p w:rsidR="00193F94" w:rsidRDefault="00193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BCE4EE0" wp14:editId="34B4DB1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944E00A" wp14:editId="0253905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AD50FA1" wp14:editId="3AC56BE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93F94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2335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4D4A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309B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3024A-77A9-49C7-ADF3-0A8F6AD7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2015-10-13T13:59:00Z</dcterms:created>
  <dcterms:modified xsi:type="dcterms:W3CDTF">2015-10-13T19:16:00Z</dcterms:modified>
</cp:coreProperties>
</file>